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AC2C1" w14:textId="18E77245" w:rsidR="006B2F86" w:rsidRDefault="009117C6" w:rsidP="00E71FC3">
      <w:pPr>
        <w:pStyle w:val="NoSpacing"/>
      </w:pPr>
      <w:r>
        <w:rPr>
          <w:u w:val="single"/>
        </w:rPr>
        <w:t>Margaret LATON</w:t>
      </w:r>
      <w:r>
        <w:t xml:space="preserve">  </w:t>
      </w:r>
      <w:proofErr w:type="gramStart"/>
      <w:r>
        <w:t xml:space="preserve">   (</w:t>
      </w:r>
      <w:proofErr w:type="gramEnd"/>
      <w:r>
        <w:t>d.1472)</w:t>
      </w:r>
    </w:p>
    <w:p w14:paraId="021771EC" w14:textId="7C43329C" w:rsidR="009117C6" w:rsidRDefault="009117C6" w:rsidP="00E71FC3">
      <w:pPr>
        <w:pStyle w:val="NoSpacing"/>
      </w:pPr>
      <w:r>
        <w:t>of Newsome, West Riding of Yorkshire.</w:t>
      </w:r>
    </w:p>
    <w:p w14:paraId="38F9851B" w14:textId="57742F27" w:rsidR="009117C6" w:rsidRDefault="009117C6" w:rsidP="00E71FC3">
      <w:pPr>
        <w:pStyle w:val="NoSpacing"/>
      </w:pPr>
    </w:p>
    <w:p w14:paraId="1F41DCE9" w14:textId="3CC4A625" w:rsidR="009117C6" w:rsidRDefault="009117C6" w:rsidP="00E71FC3">
      <w:pPr>
        <w:pStyle w:val="NoSpacing"/>
      </w:pPr>
    </w:p>
    <w:p w14:paraId="5F26A890" w14:textId="5346CD6F" w:rsidR="009117C6" w:rsidRDefault="009117C6" w:rsidP="00E71FC3">
      <w:pPr>
        <w:pStyle w:val="NoSpacing"/>
      </w:pPr>
      <w:r>
        <w:t>17 Jan.1472</w:t>
      </w:r>
      <w:r>
        <w:tab/>
        <w:t>Administration of his lands and property was granted.  (W.Y.R. p.102)</w:t>
      </w:r>
    </w:p>
    <w:p w14:paraId="5E43F6F6" w14:textId="70661AD3" w:rsidR="009117C6" w:rsidRDefault="009117C6" w:rsidP="00E71FC3">
      <w:pPr>
        <w:pStyle w:val="NoSpacing"/>
      </w:pPr>
    </w:p>
    <w:p w14:paraId="181FFA3B" w14:textId="1DCF5A5D" w:rsidR="009117C6" w:rsidRDefault="009117C6" w:rsidP="00E71FC3">
      <w:pPr>
        <w:pStyle w:val="NoSpacing"/>
      </w:pPr>
    </w:p>
    <w:p w14:paraId="36CA6CB7" w14:textId="42BB29AC" w:rsidR="009117C6" w:rsidRPr="009117C6" w:rsidRDefault="009117C6" w:rsidP="00E71FC3">
      <w:pPr>
        <w:pStyle w:val="NoSpacing"/>
      </w:pPr>
      <w:r>
        <w:t>4 July 2019</w:t>
      </w:r>
      <w:bookmarkStart w:id="0" w:name="_GoBack"/>
      <w:bookmarkEnd w:id="0"/>
    </w:p>
    <w:sectPr w:rsidR="009117C6" w:rsidRPr="009117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1253F" w14:textId="77777777" w:rsidR="009117C6" w:rsidRDefault="009117C6" w:rsidP="00E71FC3">
      <w:pPr>
        <w:spacing w:after="0" w:line="240" w:lineRule="auto"/>
      </w:pPr>
      <w:r>
        <w:separator/>
      </w:r>
    </w:p>
  </w:endnote>
  <w:endnote w:type="continuationSeparator" w:id="0">
    <w:p w14:paraId="5CB24727" w14:textId="77777777" w:rsidR="009117C6" w:rsidRDefault="009117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2FD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B5165" w14:textId="77777777" w:rsidR="009117C6" w:rsidRDefault="009117C6" w:rsidP="00E71FC3">
      <w:pPr>
        <w:spacing w:after="0" w:line="240" w:lineRule="auto"/>
      </w:pPr>
      <w:r>
        <w:separator/>
      </w:r>
    </w:p>
  </w:footnote>
  <w:footnote w:type="continuationSeparator" w:id="0">
    <w:p w14:paraId="45F97317" w14:textId="77777777" w:rsidR="009117C6" w:rsidRDefault="009117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C6"/>
    <w:rsid w:val="001A7C09"/>
    <w:rsid w:val="00577BD5"/>
    <w:rsid w:val="00656CBA"/>
    <w:rsid w:val="006A1F77"/>
    <w:rsid w:val="00733BE7"/>
    <w:rsid w:val="009117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504BE"/>
  <w15:chartTrackingRefBased/>
  <w15:docId w15:val="{943554D2-5160-4145-9DB0-E6A4F387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2019-07-04T21:11:00Z</dcterms:created>
  <dcterms:modified xsi:type="dcterms:W3CDTF">2019-07-04T21:18:00Z</dcterms:modified>
</cp:coreProperties>
</file>